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766FD5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Озерная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766FD5">
        <w:rPr>
          <w:i/>
          <w:iCs/>
        </w:rPr>
        <w:t>От 0+0 до 0+902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3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9"/>
        <w:gridCol w:w="1660"/>
        <w:gridCol w:w="2511"/>
        <w:gridCol w:w="805"/>
        <w:gridCol w:w="680"/>
        <w:gridCol w:w="824"/>
        <w:gridCol w:w="1286"/>
        <w:gridCol w:w="557"/>
        <w:gridCol w:w="900"/>
        <w:gridCol w:w="722"/>
      </w:tblGrid>
      <w:tr w:rsidR="001842E0" w:rsidRPr="00800209" w:rsidTr="00800209">
        <w:trPr>
          <w:trHeight w:val="24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80020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800209"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800209" w:rsidTr="00800209">
        <w:trPr>
          <w:trHeight w:val="24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00209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00209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0+14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0+260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0+286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0+481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0+507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0+650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0+676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0020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0020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0020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00209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66FD5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00209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D5" w:rsidRPr="00800209" w:rsidRDefault="00766FD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800209" w:rsidTr="00800209">
        <w:trPr>
          <w:trHeight w:val="24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766FD5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766FD5" w:rsidP="00766FD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00209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766FD5" w:rsidP="00766FD5">
            <w:pPr>
              <w:rPr>
                <w:rFonts w:ascii="Arial" w:hAnsi="Arial" w:cs="Arial"/>
                <w:sz w:val="22"/>
                <w:szCs w:val="16"/>
              </w:rPr>
            </w:pPr>
            <w:r w:rsidRPr="0080020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 w:rsidP="00766FD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00209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B055CA" w:rsidRDefault="00B055CA" w:rsidP="00B055CA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B055CA" w:rsidRDefault="00B055CA" w:rsidP="00B055CA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Озерная</w:t>
      </w:r>
    </w:p>
    <w:p w:rsidR="00B055CA" w:rsidRDefault="00B055CA" w:rsidP="00B055CA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0+902</w:t>
      </w:r>
    </w:p>
    <w:p w:rsidR="00B055CA" w:rsidRDefault="00B055CA" w:rsidP="00B055CA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055CA" w:rsidRDefault="00B055CA" w:rsidP="00B055CA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19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1444"/>
        <w:gridCol w:w="1445"/>
        <w:gridCol w:w="1364"/>
        <w:gridCol w:w="1364"/>
        <w:gridCol w:w="1364"/>
        <w:gridCol w:w="1364"/>
        <w:gridCol w:w="1364"/>
      </w:tblGrid>
      <w:tr w:rsidR="00B055CA" w:rsidTr="00D15DE7">
        <w:trPr>
          <w:cantSplit/>
          <w:trHeight w:val="32"/>
          <w:tblHeader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72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6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055CA" w:rsidTr="00D15DE7">
        <w:trPr>
          <w:trHeight w:val="32"/>
          <w:tblHeader/>
          <w:jc w:val="center"/>
        </w:trPr>
        <w:tc>
          <w:tcPr>
            <w:tcW w:w="48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6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6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6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B055CA" w:rsidTr="00D15DE7">
        <w:trPr>
          <w:trHeight w:val="32"/>
          <w:tblHeader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B055CA" w:rsidTr="00D15DE7">
        <w:trPr>
          <w:trHeight w:val="32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23/23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</w:tr>
      <w:tr w:rsidR="00B055CA" w:rsidTr="00D15DE7">
        <w:trPr>
          <w:trHeight w:val="32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0+894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23/23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B055CA" w:rsidRDefault="00B055CA" w:rsidP="00B055CA">
      <w:pPr>
        <w:pStyle w:val="a3"/>
        <w:rPr>
          <w:rFonts w:eastAsia="MS Mincho"/>
        </w:rPr>
      </w:pPr>
    </w:p>
    <w:p w:rsidR="00B055CA" w:rsidRDefault="00B055CA" w:rsidP="00B055CA">
      <w:pPr>
        <w:pStyle w:val="a3"/>
        <w:rPr>
          <w:rFonts w:eastAsia="MS Mincho"/>
        </w:rPr>
      </w:pPr>
    </w:p>
    <w:p w:rsidR="00B055CA" w:rsidRDefault="00B055CA" w:rsidP="00B055CA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B055CA" w:rsidRDefault="00B055CA" w:rsidP="00B055CA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Озерная</w:t>
      </w:r>
    </w:p>
    <w:p w:rsidR="00B055CA" w:rsidRDefault="00B055CA" w:rsidP="00B055CA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0+902</w:t>
      </w:r>
    </w:p>
    <w:p w:rsidR="00B055CA" w:rsidRDefault="00B055CA" w:rsidP="00B055CA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055CA" w:rsidRDefault="00B055CA" w:rsidP="00B055CA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3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482"/>
        <w:gridCol w:w="1515"/>
        <w:gridCol w:w="1503"/>
        <w:gridCol w:w="1746"/>
        <w:gridCol w:w="1712"/>
        <w:gridCol w:w="1746"/>
      </w:tblGrid>
      <w:tr w:rsidR="00B055CA" w:rsidTr="00D15DE7">
        <w:trPr>
          <w:trHeight w:val="29"/>
          <w:tblHeader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B055CA" w:rsidTr="00D15DE7">
        <w:trPr>
          <w:trHeight w:val="29"/>
          <w:tblHeader/>
          <w:jc w:val="center"/>
        </w:trPr>
        <w:tc>
          <w:tcPr>
            <w:tcW w:w="61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8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51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50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 w:rsidRPr="00FB52DE">
              <w:rPr>
                <w:rFonts w:ascii="Arial" w:hAnsi="Arial" w:cs="Arial"/>
                <w:b/>
                <w:bCs/>
                <w:sz w:val="20"/>
                <w:szCs w:val="18"/>
              </w:rPr>
              <w:t>Проектируемые</w:t>
            </w:r>
            <w:proofErr w:type="gramEnd"/>
            <w:r w:rsidRPr="00FB52DE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B055CA" w:rsidTr="00D15DE7">
        <w:trPr>
          <w:trHeight w:val="29"/>
          <w:tblHeader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5CA" w:rsidRDefault="00B055CA" w:rsidP="00D15DE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B055CA" w:rsidTr="00D15DE7">
        <w:trPr>
          <w:trHeight w:val="29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1804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</w:tr>
      <w:tr w:rsidR="00B055CA" w:rsidTr="00D15DE7">
        <w:trPr>
          <w:trHeight w:val="29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0+902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902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</w:tr>
      <w:tr w:rsidR="00B055CA" w:rsidTr="00D15DE7">
        <w:trPr>
          <w:trHeight w:val="29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0+902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902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CA" w:rsidRDefault="00B055CA" w:rsidP="00D15DE7">
            <w:pPr>
              <w:rPr>
                <w:rFonts w:ascii="Arial" w:hAnsi="Arial" w:cs="Arial"/>
              </w:rPr>
            </w:pPr>
          </w:p>
        </w:tc>
      </w:tr>
    </w:tbl>
    <w:p w:rsidR="00B055CA" w:rsidRDefault="00B055CA" w:rsidP="00B055CA">
      <w:pPr>
        <w:pStyle w:val="a3"/>
        <w:rPr>
          <w:rFonts w:eastAsia="MS Mincho"/>
        </w:rPr>
      </w:pPr>
    </w:p>
    <w:p w:rsidR="00B055CA" w:rsidRDefault="00B055CA" w:rsidP="00B055CA">
      <w:pPr>
        <w:pStyle w:val="a3"/>
        <w:rPr>
          <w:rFonts w:eastAsia="MS Mincho"/>
        </w:rPr>
      </w:pPr>
    </w:p>
    <w:p w:rsidR="00B055CA" w:rsidRDefault="00B055CA">
      <w:pPr>
        <w:pStyle w:val="a3"/>
        <w:rPr>
          <w:rFonts w:eastAsia="MS Mincho"/>
        </w:rPr>
      </w:pPr>
    </w:p>
    <w:sectPr w:rsidR="00B055CA" w:rsidSect="00800209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766FD5"/>
    <w:rsid w:val="001842E0"/>
    <w:rsid w:val="001C57DE"/>
    <w:rsid w:val="00215347"/>
    <w:rsid w:val="0043609B"/>
    <w:rsid w:val="00766FD5"/>
    <w:rsid w:val="00800209"/>
    <w:rsid w:val="00B055CA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609B"/>
    <w:rPr>
      <w:sz w:val="24"/>
      <w:szCs w:val="24"/>
    </w:rPr>
  </w:style>
  <w:style w:type="paragraph" w:styleId="1">
    <w:name w:val="heading 1"/>
    <w:basedOn w:val="a"/>
    <w:next w:val="a"/>
    <w:qFormat/>
    <w:rsid w:val="0043609B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3609B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800209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00209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B055CA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B055CA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B055CA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3</cp:revision>
  <cp:lastPrinted>1601-01-01T00:00:00Z</cp:lastPrinted>
  <dcterms:created xsi:type="dcterms:W3CDTF">2019-06-05T12:28:00Z</dcterms:created>
  <dcterms:modified xsi:type="dcterms:W3CDTF">2019-06-08T10:02:00Z</dcterms:modified>
</cp:coreProperties>
</file>